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A61E" w14:textId="5C764D8E" w:rsidR="0039408C" w:rsidRDefault="003B2A01" w:rsidP="0039408C">
      <w:pPr>
        <w:pStyle w:val="Title"/>
        <w:jc w:val="center"/>
      </w:pPr>
      <w:r>
        <w:t>Tutorial</w:t>
      </w:r>
      <w:r w:rsidR="00443001">
        <w:t xml:space="preserve"> C</w:t>
      </w:r>
      <w:r>
        <w:t xml:space="preserve">: </w:t>
      </w:r>
      <w:proofErr w:type="spellStart"/>
      <w:r w:rsidR="00443001">
        <w:t>WordCount</w:t>
      </w:r>
      <w:proofErr w:type="spellEnd"/>
      <w:r w:rsidR="00443001">
        <w:t xml:space="preserve"> with Pair RDDs</w:t>
      </w:r>
    </w:p>
    <w:p w14:paraId="5D34B5DF" w14:textId="77777777" w:rsidR="0039408C" w:rsidRPr="00C64BF7" w:rsidRDefault="0039408C" w:rsidP="0039408C">
      <w:pPr>
        <w:pStyle w:val="ListParagraph"/>
      </w:pPr>
    </w:p>
    <w:p w14:paraId="20568F16" w14:textId="77777777" w:rsidR="00443001" w:rsidRPr="001B050E" w:rsidRDefault="00443001" w:rsidP="00443001">
      <w:pPr>
        <w:pStyle w:val="Heading2"/>
        <w:rPr>
          <w:rFonts w:ascii="Times" w:hAnsi="Times"/>
          <w:sz w:val="24"/>
          <w:szCs w:val="24"/>
        </w:rPr>
      </w:pPr>
      <w:bookmarkStart w:id="0" w:name="_Toc32261387"/>
      <w:bookmarkStart w:id="1" w:name="_Toc41674323"/>
      <w:bookmarkStart w:id="2" w:name="_Toc46834656"/>
      <w:bookmarkStart w:id="3" w:name="_Toc48918538"/>
      <w:bookmarkStart w:id="4" w:name="_Toc50790863"/>
      <w:bookmarkStart w:id="5" w:name="_Toc50793100"/>
      <w:r w:rsidRPr="001B050E">
        <w:rPr>
          <w:rFonts w:ascii="Times" w:hAnsi="Times"/>
          <w:sz w:val="24"/>
          <w:szCs w:val="24"/>
        </w:rPr>
        <w:t xml:space="preserve">Tutorial C: </w:t>
      </w:r>
      <w:proofErr w:type="spellStart"/>
      <w:r w:rsidRPr="001B050E">
        <w:rPr>
          <w:rFonts w:ascii="Times" w:hAnsi="Times"/>
          <w:sz w:val="24"/>
          <w:szCs w:val="24"/>
        </w:rPr>
        <w:t>WordCount</w:t>
      </w:r>
      <w:proofErr w:type="spellEnd"/>
      <w:r w:rsidRPr="001B050E">
        <w:rPr>
          <w:rFonts w:ascii="Times" w:hAnsi="Times"/>
          <w:sz w:val="24"/>
          <w:szCs w:val="24"/>
        </w:rPr>
        <w:t xml:space="preserve"> with Pair RDDs</w:t>
      </w:r>
      <w:bookmarkEnd w:id="0"/>
      <w:bookmarkEnd w:id="1"/>
      <w:bookmarkEnd w:id="2"/>
      <w:bookmarkEnd w:id="3"/>
      <w:bookmarkEnd w:id="4"/>
      <w:bookmarkEnd w:id="5"/>
    </w:p>
    <w:p w14:paraId="33BC0E91" w14:textId="77777777" w:rsidR="00443001" w:rsidRPr="001B050E" w:rsidRDefault="00443001" w:rsidP="00443001">
      <w:pPr>
        <w:ind w:firstLine="720"/>
        <w:rPr>
          <w:rFonts w:ascii="Times" w:hAnsi="Times"/>
        </w:rPr>
      </w:pPr>
      <w:r w:rsidRPr="001B050E">
        <w:rPr>
          <w:rFonts w:ascii="Times" w:hAnsi="Times"/>
        </w:rPr>
        <w:t xml:space="preserve">This tutorial demonstrates how to use pair RDDs to implement a MapReduce algorithm. The power of pair RDD is shown in the classic </w:t>
      </w:r>
      <w:proofErr w:type="spellStart"/>
      <w:r w:rsidRPr="001B050E">
        <w:rPr>
          <w:rFonts w:ascii="Times" w:hAnsi="Times"/>
        </w:rPr>
        <w:t>WordCount</w:t>
      </w:r>
      <w:proofErr w:type="spellEnd"/>
      <w:r w:rsidRPr="001B050E">
        <w:rPr>
          <w:rFonts w:ascii="Times" w:hAnsi="Times"/>
        </w:rPr>
        <w:t xml:space="preserve"> problem also covered in the MapReduce chapter. The practice exercises </w:t>
      </w:r>
      <w:proofErr w:type="gramStart"/>
      <w:r w:rsidRPr="001B050E">
        <w:rPr>
          <w:rFonts w:ascii="Times" w:hAnsi="Times"/>
        </w:rPr>
        <w:t>later on</w:t>
      </w:r>
      <w:proofErr w:type="gramEnd"/>
      <w:r w:rsidRPr="001B050E">
        <w:rPr>
          <w:rFonts w:ascii="Times" w:hAnsi="Times"/>
        </w:rPr>
        <w:t xml:space="preserve"> implement similar commands for other MapReduce problems.</w:t>
      </w:r>
    </w:p>
    <w:p w14:paraId="5087A6C5" w14:textId="2CC52366" w:rsidR="00443001" w:rsidRPr="001B050E" w:rsidRDefault="00443001" w:rsidP="00443001">
      <w:pPr>
        <w:ind w:firstLine="720"/>
        <w:rPr>
          <w:rFonts w:ascii="Times" w:hAnsi="Times"/>
        </w:rPr>
      </w:pPr>
      <w:r w:rsidRPr="001B050E">
        <w:rPr>
          <w:rFonts w:ascii="Times" w:hAnsi="Times"/>
        </w:rPr>
        <w:t xml:space="preserve">The input file is named </w:t>
      </w:r>
      <w:r w:rsidRPr="001B050E">
        <w:rPr>
          <w:rStyle w:val="Code"/>
        </w:rPr>
        <w:t>myBlog.txt</w:t>
      </w:r>
      <w:r w:rsidRPr="001B050E">
        <w:rPr>
          <w:rFonts w:ascii="Times" w:hAnsi="Times"/>
        </w:rPr>
        <w:t xml:space="preserve"> and contains the text, as shown in Figure </w:t>
      </w:r>
      <w:r>
        <w:rPr>
          <w:rFonts w:ascii="Times" w:hAnsi="Times"/>
        </w:rPr>
        <w:t>1</w:t>
      </w:r>
      <w:r w:rsidRPr="001B050E">
        <w:rPr>
          <w:rFonts w:ascii="Times" w:hAnsi="Times"/>
        </w:rPr>
        <w:t xml:space="preserve">. The file is placed in the HDFS cluster in the </w:t>
      </w:r>
      <w:r w:rsidRPr="001B050E">
        <w:rPr>
          <w:rStyle w:val="Code"/>
        </w:rPr>
        <w:t>RDD/</w:t>
      </w:r>
      <w:proofErr w:type="spellStart"/>
      <w:r w:rsidRPr="001B050E">
        <w:rPr>
          <w:rStyle w:val="Code"/>
        </w:rPr>
        <w:t>TutorialC</w:t>
      </w:r>
      <w:proofErr w:type="spellEnd"/>
      <w:r w:rsidRPr="001B050E">
        <w:rPr>
          <w:rFonts w:ascii="Times" w:hAnsi="Times"/>
        </w:rPr>
        <w:t xml:space="preserve"> directory. Then the Spark session is called with the </w:t>
      </w:r>
      <w:proofErr w:type="spellStart"/>
      <w:r w:rsidRPr="001B050E">
        <w:rPr>
          <w:rStyle w:val="Code"/>
        </w:rPr>
        <w:t>pyspark</w:t>
      </w:r>
      <w:proofErr w:type="spellEnd"/>
      <w:r w:rsidRPr="001B050E">
        <w:rPr>
          <w:rFonts w:ascii="Times" w:hAnsi="Times"/>
        </w:rPr>
        <w:t xml:space="preserve"> command for Python. </w:t>
      </w:r>
    </w:p>
    <w:p w14:paraId="7F15A216" w14:textId="77777777" w:rsidR="00443001" w:rsidRPr="001B050E" w:rsidRDefault="00443001" w:rsidP="00443001">
      <w:pPr>
        <w:pStyle w:val="NoSpacing"/>
        <w:keepNext/>
        <w:jc w:val="center"/>
      </w:pPr>
      <w:r w:rsidRPr="001B050E">
        <w:rPr>
          <w:noProof/>
        </w:rPr>
        <w:drawing>
          <wp:inline distT="0" distB="0" distL="0" distR="0" wp14:anchorId="519E09E7" wp14:editId="36EED410">
            <wp:extent cx="5727700" cy="1052830"/>
            <wp:effectExtent l="0" t="0" r="0" b="1270"/>
            <wp:docPr id="660089865" name="Picture 66008986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89865" name="Picture 660089865" descr="A screenshot of a cell phon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05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050E" w:rsidDel="000A41F2">
        <w:t xml:space="preserve"> </w:t>
      </w:r>
    </w:p>
    <w:p w14:paraId="7BF833FA" w14:textId="1464C61C" w:rsidR="00443001" w:rsidRPr="001B050E" w:rsidRDefault="00443001" w:rsidP="00443001">
      <w:pPr>
        <w:pStyle w:val="Caption"/>
      </w:pPr>
      <w:r w:rsidRPr="001B050E">
        <w:t>Figure</w:t>
      </w:r>
      <w:r>
        <w:t xml:space="preserve"> 1</w:t>
      </w:r>
      <w:r w:rsidRPr="001B050E">
        <w:t>: Input File for the WordCount Problem</w:t>
      </w:r>
    </w:p>
    <w:p w14:paraId="7BEF061D" w14:textId="77777777" w:rsidR="00443001" w:rsidRPr="001B050E" w:rsidRDefault="00443001" w:rsidP="00443001">
      <w:pPr>
        <w:shd w:val="clear" w:color="auto" w:fill="FFFFFF"/>
        <w:ind w:firstLine="720"/>
        <w:textAlignment w:val="baseline"/>
        <w:rPr>
          <w:rFonts w:ascii="Times" w:hAnsi="Times" w:cs="Calibri"/>
          <w:color w:val="000000"/>
        </w:rPr>
      </w:pPr>
    </w:p>
    <w:p w14:paraId="1BCA6FF6" w14:textId="77777777" w:rsidR="00443001" w:rsidRPr="001B050E" w:rsidRDefault="00443001" w:rsidP="00443001">
      <w:pPr>
        <w:shd w:val="clear" w:color="auto" w:fill="FFFFFF"/>
        <w:ind w:firstLine="720"/>
        <w:textAlignment w:val="baseline"/>
        <w:rPr>
          <w:rFonts w:ascii="Times" w:hAnsi="Times" w:cs="Calibri"/>
          <w:color w:val="000000"/>
        </w:rPr>
      </w:pPr>
      <w:r w:rsidRPr="001B050E">
        <w:rPr>
          <w:rFonts w:ascii="Times" w:hAnsi="Times" w:cs="Calibri"/>
          <w:color w:val="000000"/>
        </w:rPr>
        <w:t xml:space="preserve">You want to find the most used words in the </w:t>
      </w:r>
      <w:r w:rsidRPr="001B050E">
        <w:rPr>
          <w:rStyle w:val="Code"/>
        </w:rPr>
        <w:t>myBlog.txt</w:t>
      </w:r>
      <w:r w:rsidRPr="001B050E">
        <w:rPr>
          <w:rFonts w:ascii="Times" w:hAnsi="Times" w:cs="Calibri"/>
          <w:color w:val="000000"/>
        </w:rPr>
        <w:t xml:space="preserve"> document. To do that, you perform a chain of RDD transformations. Start by reading the document and storing it in the </w:t>
      </w:r>
      <w:proofErr w:type="spellStart"/>
      <w:r w:rsidRPr="001B050E">
        <w:rPr>
          <w:rStyle w:val="Code"/>
        </w:rPr>
        <w:t>WCreadRDD</w:t>
      </w:r>
      <w:proofErr w:type="spellEnd"/>
      <w:r w:rsidRPr="001B050E">
        <w:rPr>
          <w:rFonts w:ascii="Times" w:hAnsi="Times" w:cs="Calibri"/>
          <w:color w:val="000000"/>
        </w:rPr>
        <w:t>. Then, check whether the file has been read correctly or not by printing the newly created RDD, as shown here:</w:t>
      </w:r>
      <w:r w:rsidRPr="001B050E">
        <mc:AlternateContent>
          <mc:Choice Requires="wps">
            <w:drawing>
              <wp:inline distT="0" distB="0" distL="0" distR="0" wp14:anchorId="034A27EF" wp14:editId="4EEA9F31">
                <wp:extent cx="5753100" cy="1435509"/>
                <wp:effectExtent l="0" t="0" r="12700" b="6985"/>
                <wp:docPr id="10446497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435509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DD81D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554882E3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WCread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sc.textFile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("RDD/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/myBlog.txt")</w:t>
                            </w:r>
                          </w:p>
                          <w:p w14:paraId="59D21AB3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WCread.collect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4A27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3pt;height:11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" fillcolor="#c6d9f1">
                <v:textbox style="mso-fit-shape-to-text:t">
                  <w:txbxContent>
                    <w:p w14:paraId="11ADD81D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554882E3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WCread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sc.textFile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("RDD/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/myBlog.txt")</w:t>
                      </w:r>
                    </w:p>
                    <w:p w14:paraId="59D21AB3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WCread.collect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35F9B9" w14:textId="5C71EFDC" w:rsidR="00443001" w:rsidRPr="001B050E" w:rsidRDefault="00443001" w:rsidP="00443001">
      <w:pPr>
        <w:shd w:val="clear" w:color="auto" w:fill="FFFFFF"/>
        <w:ind w:firstLine="720"/>
        <w:textAlignment w:val="baseline"/>
        <w:rPr>
          <w:rFonts w:ascii="Times" w:hAnsi="Times" w:cs="Calibri"/>
          <w:color w:val="000000"/>
        </w:rPr>
      </w:pPr>
      <w:r w:rsidRPr="001B050E">
        <w:rPr>
          <w:rFonts w:ascii="Times" w:hAnsi="Times" w:cs="Calibri"/>
          <w:color w:val="000000"/>
        </w:rPr>
        <w:t xml:space="preserve">The following commands use the </w:t>
      </w:r>
      <w:proofErr w:type="spellStart"/>
      <w:r w:rsidRPr="001B050E">
        <w:rPr>
          <w:rStyle w:val="Code"/>
        </w:rPr>
        <w:t>flatMap</w:t>
      </w:r>
      <w:proofErr w:type="spellEnd"/>
      <w:r w:rsidRPr="001B050E">
        <w:rPr>
          <w:rFonts w:ascii="Times" w:hAnsi="Times" w:cs="Calibri"/>
          <w:color w:val="000000"/>
        </w:rPr>
        <w:t xml:space="preserve"> function, which splits each word separated by a single space and creates a new line for it. This RDD transformation creates a new RDD named </w:t>
      </w:r>
      <w:proofErr w:type="spellStart"/>
      <w:r w:rsidRPr="001B050E">
        <w:rPr>
          <w:rStyle w:val="Code"/>
        </w:rPr>
        <w:t>WCsplit</w:t>
      </w:r>
      <w:proofErr w:type="spellEnd"/>
      <w:r w:rsidRPr="001B050E">
        <w:rPr>
          <w:rFonts w:ascii="Times" w:hAnsi="Times" w:cs="Calibri"/>
          <w:color w:val="000000"/>
        </w:rPr>
        <w:t xml:space="preserve">. For demonstration purposes, use </w:t>
      </w:r>
      <w:proofErr w:type="gramStart"/>
      <w:r w:rsidRPr="001B050E">
        <w:rPr>
          <w:rStyle w:val="Code"/>
        </w:rPr>
        <w:t>take(</w:t>
      </w:r>
      <w:proofErr w:type="gramEnd"/>
      <w:r w:rsidRPr="001B050E">
        <w:rPr>
          <w:rStyle w:val="Code"/>
        </w:rPr>
        <w:t>10)</w:t>
      </w:r>
      <w:r w:rsidRPr="001B050E">
        <w:rPr>
          <w:rFonts w:ascii="Times" w:hAnsi="Times" w:cs="Calibri"/>
          <w:color w:val="000000"/>
        </w:rPr>
        <w:t xml:space="preserve"> to show only the first ten lines of the new RDD. The results are shown in Figure </w:t>
      </w:r>
      <w:r>
        <w:rPr>
          <w:rFonts w:ascii="Times" w:hAnsi="Times" w:cs="Calibri"/>
          <w:color w:val="000000"/>
        </w:rPr>
        <w:t>2</w:t>
      </w:r>
      <w:r w:rsidRPr="001B050E">
        <w:rPr>
          <w:rFonts w:ascii="Times" w:hAnsi="Times" w:cs="Calibri"/>
          <w:color w:val="000000"/>
        </w:rPr>
        <w:t xml:space="preserve">. </w:t>
      </w:r>
      <w:r w:rsidRPr="001B050E">
        <mc:AlternateContent>
          <mc:Choice Requires="wps">
            <w:drawing>
              <wp:inline distT="0" distB="0" distL="0" distR="0" wp14:anchorId="19E9EA74" wp14:editId="3DD431D7">
                <wp:extent cx="5753100" cy="1406013"/>
                <wp:effectExtent l="0" t="0" r="12700" b="6985"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406013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7F540E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1CC8841D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WCsplit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WCread.flatMap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(lambda line: str(line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).split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(' '))</w:t>
                            </w:r>
                          </w:p>
                          <w:p w14:paraId="53811D02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WCsplit.take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(10)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E9EA74" id="_x0000_s1027" type="#_x0000_t202" style="width:453pt;height:1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" fillcolor="#c6d9f1">
                <v:textbox style="mso-fit-shape-to-text:t">
                  <w:txbxContent>
                    <w:p w14:paraId="517F540E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1CC8841D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WCsplit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WCread.flatMap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(lambda line: str(line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).split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(' '))</w:t>
                      </w:r>
                    </w:p>
                    <w:p w14:paraId="53811D02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WCsplit.take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(10)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BA0160" w14:textId="77777777" w:rsidR="00443001" w:rsidRPr="001B050E" w:rsidRDefault="00443001" w:rsidP="00443001">
      <w:pPr>
        <w:pStyle w:val="NoSpacing"/>
        <w:keepNext/>
        <w:jc w:val="center"/>
      </w:pPr>
      <w:r w:rsidRPr="001B050E">
        <w:rPr>
          <w:rFonts w:ascii="Times" w:hAnsi="Times"/>
          <w:noProof/>
        </w:rPr>
        <w:lastRenderedPageBreak/>
        <w:drawing>
          <wp:inline distT="0" distB="0" distL="0" distR="0" wp14:anchorId="1088ECCF" wp14:editId="6FF183A8">
            <wp:extent cx="1087509" cy="1729740"/>
            <wp:effectExtent l="12700" t="12700" r="17780" b="10160"/>
            <wp:docPr id="1044649791" name="Picture 104464979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83083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864" cy="1747801"/>
                    </a:xfrm>
                    <a:prstGeom prst="rect">
                      <a:avLst/>
                    </a:prstGeom>
                    <a:ln>
                      <a:solidFill>
                        <a:prstClr val="black"/>
                      </a:solidFill>
                    </a:ln>
                  </pic:spPr>
                </pic:pic>
              </a:graphicData>
            </a:graphic>
          </wp:inline>
        </w:drawing>
      </w:r>
    </w:p>
    <w:p w14:paraId="07D3B18C" w14:textId="1DB107E9" w:rsidR="00443001" w:rsidRPr="001B050E" w:rsidRDefault="00443001" w:rsidP="00443001">
      <w:pPr>
        <w:pStyle w:val="Caption"/>
        <w:rPr>
          <w:rFonts w:ascii="Times" w:hAnsi="Times"/>
        </w:rPr>
      </w:pPr>
      <w:r w:rsidRPr="001B050E">
        <w:t xml:space="preserve">Figure </w:t>
      </w:r>
      <w:r>
        <w:t>2:</w:t>
      </w:r>
      <w:r w:rsidRPr="001B050E">
        <w:t xml:space="preserve"> Creating a Line for Each Word Using the </w:t>
      </w:r>
      <w:r w:rsidRPr="001B050E">
        <w:rPr>
          <w:rStyle w:val="Code"/>
        </w:rPr>
        <w:t>flatMap</w:t>
      </w:r>
      <w:r w:rsidRPr="001B050E">
        <w:t xml:space="preserve"> Function</w:t>
      </w:r>
    </w:p>
    <w:p w14:paraId="5F4EEA1A" w14:textId="77777777" w:rsidR="00443001" w:rsidRPr="001B050E" w:rsidRDefault="00443001" w:rsidP="00443001">
      <w:pPr>
        <w:pStyle w:val="NoSpacing"/>
        <w:jc w:val="center"/>
        <w:rPr>
          <w:rFonts w:ascii="Times" w:hAnsi="Times"/>
        </w:rPr>
      </w:pPr>
    </w:p>
    <w:p w14:paraId="7177C1A8" w14:textId="4437C9C5" w:rsidR="00443001" w:rsidRPr="001B050E" w:rsidRDefault="00443001" w:rsidP="00443001">
      <w:pPr>
        <w:shd w:val="clear" w:color="auto" w:fill="FFFFFF"/>
        <w:ind w:firstLine="720"/>
        <w:textAlignment w:val="baseline"/>
        <w:rPr>
          <w:rFonts w:ascii="Times" w:hAnsi="Times" w:cs="Calibri"/>
          <w:color w:val="000000"/>
        </w:rPr>
      </w:pPr>
      <w:r w:rsidRPr="001B050E">
        <w:rPr>
          <w:rFonts w:ascii="Times" w:hAnsi="Times" w:cs="Calibri"/>
          <w:color w:val="000000"/>
        </w:rPr>
        <w:t xml:space="preserve">In this step, you can use a </w:t>
      </w:r>
      <w:r w:rsidRPr="001B050E">
        <w:rPr>
          <w:rStyle w:val="Code"/>
        </w:rPr>
        <w:t>map</w:t>
      </w:r>
      <w:r w:rsidRPr="001B050E">
        <w:rPr>
          <w:rFonts w:ascii="Times" w:hAnsi="Times" w:cs="Calibri"/>
          <w:color w:val="000000"/>
        </w:rPr>
        <w:t xml:space="preserve"> function to transform each line of the RDD into a pair RDD, where the key is the word itself, and the value is the number 1. The new RDD is a pair RDD named </w:t>
      </w:r>
      <w:proofErr w:type="spellStart"/>
      <w:r w:rsidRPr="001B050E">
        <w:rPr>
          <w:rStyle w:val="Code"/>
        </w:rPr>
        <w:t>WCword</w:t>
      </w:r>
      <w:proofErr w:type="spellEnd"/>
      <w:r w:rsidRPr="001B050E">
        <w:rPr>
          <w:rFonts w:ascii="Times" w:hAnsi="Times" w:cs="Calibri"/>
          <w:color w:val="000000"/>
        </w:rPr>
        <w:t xml:space="preserve">, and the result of the </w:t>
      </w:r>
      <w:proofErr w:type="gramStart"/>
      <w:r w:rsidRPr="001B050E">
        <w:rPr>
          <w:rStyle w:val="Code"/>
        </w:rPr>
        <w:t>take(</w:t>
      </w:r>
      <w:proofErr w:type="gramEnd"/>
      <w:r w:rsidRPr="001B050E">
        <w:rPr>
          <w:rStyle w:val="Code"/>
        </w:rPr>
        <w:t>10)</w:t>
      </w:r>
      <w:r w:rsidRPr="001B050E">
        <w:rPr>
          <w:rFonts w:ascii="Times" w:hAnsi="Times" w:cs="Calibri"/>
          <w:color w:val="000000"/>
        </w:rPr>
        <w:t xml:space="preserve">' command is shown in Figure </w:t>
      </w:r>
      <w:r>
        <w:rPr>
          <w:rFonts w:ascii="Times" w:hAnsi="Times" w:cs="Calibri"/>
          <w:color w:val="000000"/>
        </w:rPr>
        <w:t>3</w:t>
      </w:r>
      <w:r w:rsidRPr="001B050E">
        <w:rPr>
          <w:rFonts w:ascii="Times" w:hAnsi="Times" w:cs="Calibri"/>
          <w:color w:val="000000"/>
        </w:rPr>
        <w:t>.</w:t>
      </w:r>
      <w:r w:rsidRPr="001B050E">
        <w:t xml:space="preserve"> </w:t>
      </w:r>
      <w:r w:rsidRPr="001B050E">
        <mc:AlternateContent>
          <mc:Choice Requires="wps">
            <w:drawing>
              <wp:inline distT="0" distB="0" distL="0" distR="0" wp14:anchorId="1F54C8A8" wp14:editId="12A29BD7">
                <wp:extent cx="5753100" cy="1406012"/>
                <wp:effectExtent l="0" t="0" r="12700" b="6985"/>
                <wp:docPr id="10446497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406012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AC19F4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1F6C5094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WCword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WCsplit.map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lambda word: (word, 1))</w:t>
                            </w:r>
                          </w:p>
                          <w:p w14:paraId="195BF452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WCword.take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(10)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54C8A8" id="_x0000_s1028" type="#_x0000_t202" style="width:453pt;height:110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" fillcolor="#c6d9f1">
                <v:textbox style="mso-fit-shape-to-text:t">
                  <w:txbxContent>
                    <w:p w14:paraId="02AC19F4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1F6C5094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WCword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WCsplit.map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lambda word: (word, 1))</w:t>
                      </w:r>
                    </w:p>
                    <w:p w14:paraId="195BF452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WCword.take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(10)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4D3E8C" w14:textId="77777777" w:rsidR="00443001" w:rsidRPr="001B050E" w:rsidRDefault="00443001" w:rsidP="00443001">
      <w:pPr>
        <w:pStyle w:val="NoSpacing"/>
        <w:keepNext/>
        <w:jc w:val="center"/>
      </w:pPr>
      <w:r w:rsidRPr="001B050E">
        <w:rPr>
          <w:rFonts w:ascii="Times" w:hAnsi="Times"/>
          <w:noProof/>
        </w:rPr>
        <w:drawing>
          <wp:inline distT="0" distB="0" distL="0" distR="0" wp14:anchorId="03415389" wp14:editId="7C2E6CBB">
            <wp:extent cx="1188648" cy="1592635"/>
            <wp:effectExtent l="19050" t="19050" r="12065" b="26670"/>
            <wp:docPr id="200" name="Picture 200" descr="A picture containing ma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666884" name="Screen Shot 2020-01-03 at 11.16.56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245" cy="1714023"/>
                    </a:xfrm>
                    <a:prstGeom prst="rect">
                      <a:avLst/>
                    </a:prstGeom>
                    <a:ln>
                      <a:solidFill>
                        <a:prstClr val="black"/>
                      </a:solidFill>
                    </a:ln>
                  </pic:spPr>
                </pic:pic>
              </a:graphicData>
            </a:graphic>
          </wp:inline>
        </w:drawing>
      </w:r>
    </w:p>
    <w:p w14:paraId="206545B9" w14:textId="63F2D795" w:rsidR="00443001" w:rsidRPr="001B050E" w:rsidRDefault="00443001" w:rsidP="00443001">
      <w:pPr>
        <w:pStyle w:val="Caption"/>
        <w:rPr>
          <w:rFonts w:ascii="Times" w:hAnsi="Times" w:cs="Calibri"/>
          <w:color w:val="000000"/>
        </w:rPr>
      </w:pPr>
      <w:r w:rsidRPr="001B050E">
        <w:t xml:space="preserve">Figure </w:t>
      </w:r>
      <w:r>
        <w:t>3</w:t>
      </w:r>
      <w:r w:rsidRPr="001B050E">
        <w:t xml:space="preserve"> Creating a Pair RDD with the </w:t>
      </w:r>
      <w:r w:rsidRPr="001B050E">
        <w:rPr>
          <w:rStyle w:val="Code"/>
        </w:rPr>
        <w:t>map</w:t>
      </w:r>
      <w:r w:rsidRPr="001B050E">
        <w:t xml:space="preserve"> Function</w:t>
      </w:r>
    </w:p>
    <w:p w14:paraId="68307AE9" w14:textId="77777777" w:rsidR="00443001" w:rsidRPr="001B050E" w:rsidRDefault="00443001" w:rsidP="00443001">
      <w:pPr>
        <w:pStyle w:val="NoSpacing"/>
        <w:rPr>
          <w:rFonts w:ascii="Times" w:hAnsi="Times" w:cs="Calibri"/>
          <w:color w:val="000000"/>
          <w:sz w:val="20"/>
          <w:szCs w:val="20"/>
        </w:rPr>
      </w:pPr>
    </w:p>
    <w:p w14:paraId="26E81908" w14:textId="5FEAED95" w:rsidR="00443001" w:rsidRPr="001B050E" w:rsidRDefault="00443001" w:rsidP="00443001">
      <w:pPr>
        <w:shd w:val="clear" w:color="auto" w:fill="FFFFFF"/>
        <w:ind w:firstLine="720"/>
        <w:textAlignment w:val="baseline"/>
        <w:rPr>
          <w:rFonts w:ascii="Times" w:hAnsi="Times" w:cs="Calibri"/>
          <w:color w:val="000000"/>
        </w:rPr>
      </w:pPr>
      <w:r w:rsidRPr="001B050E">
        <w:rPr>
          <w:rFonts w:ascii="Times" w:hAnsi="Times" w:cs="Calibri"/>
          <w:color w:val="000000"/>
        </w:rPr>
        <w:t xml:space="preserve">The </w:t>
      </w:r>
      <w:proofErr w:type="spellStart"/>
      <w:r w:rsidRPr="001B050E">
        <w:rPr>
          <w:rStyle w:val="Code"/>
        </w:rPr>
        <w:t>reduceByKey</w:t>
      </w:r>
      <w:proofErr w:type="spellEnd"/>
      <w:r w:rsidRPr="001B050E">
        <w:rPr>
          <w:rFonts w:ascii="Times" w:hAnsi="Times" w:cs="Calibri"/>
          <w:color w:val="000000"/>
        </w:rPr>
        <w:t xml:space="preserve"> function in this step searches for identical keys and generates a new key-value element with the same key and with the value equal to the sum of the first two values (</w:t>
      </w:r>
      <w:r w:rsidRPr="001B050E">
        <w:rPr>
          <w:rStyle w:val="Code"/>
        </w:rPr>
        <w:t>v1+v2</w:t>
      </w:r>
      <w:r w:rsidRPr="001B050E">
        <w:rPr>
          <w:rFonts w:ascii="Times" w:hAnsi="Times" w:cs="Calibri"/>
          <w:color w:val="000000"/>
        </w:rPr>
        <w:t xml:space="preserve">). This process continues until all identical keys are found, so the new pair RDD named </w:t>
      </w:r>
      <w:proofErr w:type="spellStart"/>
      <w:r w:rsidRPr="001B050E">
        <w:rPr>
          <w:rStyle w:val="Code"/>
        </w:rPr>
        <w:t>WCreduce</w:t>
      </w:r>
      <w:proofErr w:type="spellEnd"/>
      <w:r w:rsidRPr="001B050E">
        <w:rPr>
          <w:rFonts w:ascii="Times" w:hAnsi="Times" w:cs="Calibri"/>
          <w:color w:val="000000"/>
        </w:rPr>
        <w:t xml:space="preserve"> contains a list of all words (keys) and their frequency (the sum of all 1s). The results are shown in Figure </w:t>
      </w:r>
      <w:r>
        <w:rPr>
          <w:rFonts w:ascii="Times" w:hAnsi="Times" w:cs="Calibri"/>
          <w:color w:val="000000"/>
        </w:rPr>
        <w:t>4</w:t>
      </w:r>
      <w:r w:rsidRPr="001B050E">
        <w:rPr>
          <w:rFonts w:ascii="Times" w:hAnsi="Times" w:cs="Calibri"/>
          <w:color w:val="000000"/>
        </w:rPr>
        <w:t>.</w:t>
      </w:r>
      <w:r w:rsidRPr="001B050E">
        <w:t xml:space="preserve"> </w:t>
      </w:r>
      <w:r w:rsidRPr="001B050E">
        <mc:AlternateContent>
          <mc:Choice Requires="wps">
            <w:drawing>
              <wp:inline distT="0" distB="0" distL="0" distR="0" wp14:anchorId="1C0E4A75" wp14:editId="6B4B32F5">
                <wp:extent cx="5753100" cy="1435510"/>
                <wp:effectExtent l="0" t="0" r="12700" b="6985"/>
                <wp:docPr id="10446497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43551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7DC090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0C514921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WCreduce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WCword.reduceByKey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(lambda v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1,v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2: v1+v2)</w:t>
                            </w:r>
                          </w:p>
                          <w:p w14:paraId="256F315C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WCreduce.take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(10)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0E4A75" id="_x0000_s1029" type="#_x0000_t202" style="width:453pt;height:11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" fillcolor="#c6d9f1">
                <v:textbox style="mso-fit-shape-to-text:t">
                  <w:txbxContent>
                    <w:p w14:paraId="6D7DC090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0C514921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WCreduce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WCword.reduceByKey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(lambda v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1,v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2: v1+v2)</w:t>
                      </w:r>
                    </w:p>
                    <w:p w14:paraId="256F315C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WCreduce.take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(10)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152053" w14:textId="77777777" w:rsidR="00443001" w:rsidRPr="001B050E" w:rsidRDefault="00443001" w:rsidP="00443001">
      <w:pPr>
        <w:pStyle w:val="NoSpacing"/>
        <w:keepNext/>
        <w:jc w:val="center"/>
      </w:pPr>
      <w:r w:rsidRPr="001B050E">
        <w:rPr>
          <w:noProof/>
        </w:rPr>
        <w:lastRenderedPageBreak/>
        <w:drawing>
          <wp:inline distT="0" distB="0" distL="0" distR="0" wp14:anchorId="3EEED3A5" wp14:editId="6B3A3755">
            <wp:extent cx="1095541" cy="1376449"/>
            <wp:effectExtent l="0" t="0" r="0" b="0"/>
            <wp:docPr id="660089903" name="Picture 660089903" descr="A picture containing knif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89903" name="Picture 660089903" descr="A picture containing knife, tabl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483" cy="138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5D085" w14:textId="30B2EB3E" w:rsidR="00443001" w:rsidRPr="001B050E" w:rsidRDefault="00443001" w:rsidP="00443001">
      <w:pPr>
        <w:pStyle w:val="Caption"/>
        <w:rPr>
          <w:rFonts w:ascii="Times" w:hAnsi="Times"/>
        </w:rPr>
      </w:pPr>
      <w:r w:rsidRPr="001B050E">
        <w:t xml:space="preserve">Figure </w:t>
      </w:r>
      <w:r>
        <w:t>4:</w:t>
      </w:r>
      <w:r w:rsidRPr="001B050E">
        <w:t xml:space="preserve"> Using </w:t>
      </w:r>
      <w:r w:rsidRPr="001B050E">
        <w:rPr>
          <w:rStyle w:val="Code"/>
        </w:rPr>
        <w:t>reduceByKey</w:t>
      </w:r>
      <w:r w:rsidRPr="001B050E">
        <w:t xml:space="preserve"> to Calculate the Frequency for Each Word</w:t>
      </w:r>
    </w:p>
    <w:p w14:paraId="329D32EB" w14:textId="77777777" w:rsidR="00443001" w:rsidRPr="001B050E" w:rsidRDefault="00443001" w:rsidP="00443001">
      <w:pPr>
        <w:ind w:firstLine="720"/>
        <w:rPr>
          <w:rFonts w:ascii="Times" w:hAnsi="Times"/>
        </w:rPr>
      </w:pPr>
    </w:p>
    <w:p w14:paraId="53B7287A" w14:textId="5CC3C0EB" w:rsidR="00443001" w:rsidRPr="001B050E" w:rsidRDefault="00443001" w:rsidP="00443001">
      <w:pPr>
        <w:ind w:firstLine="720"/>
        <w:rPr>
          <w:rFonts w:ascii="Times" w:hAnsi="Times"/>
        </w:rPr>
      </w:pPr>
      <w:r w:rsidRPr="001B050E">
        <w:rPr>
          <w:rFonts w:ascii="Times" w:hAnsi="Times"/>
        </w:rPr>
        <w:t xml:space="preserve">Finally, in this step, you will apply the </w:t>
      </w:r>
      <w:proofErr w:type="gramStart"/>
      <w:r w:rsidRPr="001B050E">
        <w:rPr>
          <w:rStyle w:val="Code"/>
        </w:rPr>
        <w:t>sort</w:t>
      </w:r>
      <w:proofErr w:type="gramEnd"/>
      <w:r w:rsidRPr="001B050E">
        <w:rPr>
          <w:rFonts w:ascii="Times" w:hAnsi="Times"/>
        </w:rPr>
        <w:t xml:space="preserve"> function to create a new pair RDD named </w:t>
      </w:r>
      <w:proofErr w:type="spellStart"/>
      <w:r w:rsidRPr="001B050E">
        <w:rPr>
          <w:rStyle w:val="Code"/>
        </w:rPr>
        <w:t>finalResult</w:t>
      </w:r>
      <w:proofErr w:type="spellEnd"/>
      <w:r w:rsidRPr="001B050E">
        <w:rPr>
          <w:rFonts w:ascii="Times" w:hAnsi="Times"/>
        </w:rPr>
        <w:t xml:space="preserve">, which orders the elements of the previous RDD by the value element in the key-value structure. By default, the </w:t>
      </w:r>
      <w:proofErr w:type="gramStart"/>
      <w:r w:rsidRPr="001B050E">
        <w:rPr>
          <w:rStyle w:val="Code"/>
        </w:rPr>
        <w:t>sort</w:t>
      </w:r>
      <w:proofErr w:type="gramEnd"/>
      <w:r w:rsidRPr="001B050E">
        <w:rPr>
          <w:rFonts w:ascii="Times" w:hAnsi="Times"/>
        </w:rPr>
        <w:t xml:space="preserve"> function orders the list in ascending order, so by providing </w:t>
      </w:r>
      <w:r w:rsidRPr="001B050E">
        <w:rPr>
          <w:rStyle w:val="Code"/>
        </w:rPr>
        <w:t>false</w:t>
      </w:r>
      <w:r w:rsidRPr="001B050E">
        <w:rPr>
          <w:rFonts w:ascii="Times" w:hAnsi="Times"/>
        </w:rPr>
        <w:t xml:space="preserve"> (or </w:t>
      </w:r>
      <w:r w:rsidRPr="001B050E">
        <w:rPr>
          <w:rStyle w:val="Code"/>
        </w:rPr>
        <w:t>False</w:t>
      </w:r>
      <w:r w:rsidRPr="001B050E">
        <w:rPr>
          <w:rFonts w:ascii="Times" w:hAnsi="Times"/>
        </w:rPr>
        <w:t xml:space="preserve"> for Python) as a parameter, the list is sorted in descending order. The results are shown in Figure </w:t>
      </w:r>
      <w:r>
        <w:rPr>
          <w:rFonts w:ascii="Times" w:hAnsi="Times"/>
        </w:rPr>
        <w:t>5</w:t>
      </w:r>
      <w:r w:rsidRPr="001B050E">
        <w:rPr>
          <w:rFonts w:ascii="Times" w:hAnsi="Times"/>
        </w:rPr>
        <w:t>.</w:t>
      </w:r>
      <w:r w:rsidRPr="001B050E">
        <w:t xml:space="preserve"> </w:t>
      </w:r>
      <w:r w:rsidRPr="001B050E">
        <mc:AlternateContent>
          <mc:Choice Requires="wps">
            <w:drawing>
              <wp:inline distT="0" distB="0" distL="0" distR="0" wp14:anchorId="3369A247" wp14:editId="768354EE">
                <wp:extent cx="5753100" cy="1484671"/>
                <wp:effectExtent l="0" t="0" r="12700" b="6985"/>
                <wp:docPr id="10446497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484671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5940CB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4117B491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finalResult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 =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WCreduce.sortBy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((lambda x: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x[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1]), False)</w:t>
                            </w:r>
                          </w:p>
                          <w:p w14:paraId="4576EC14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finalResult.collect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69A247" id="_x0000_s1030" type="#_x0000_t202" style="width:453pt;height:11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" fillcolor="#c6d9f1">
                <v:textbox style="mso-fit-shape-to-text:t">
                  <w:txbxContent>
                    <w:p w14:paraId="7E5940CB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4117B491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finalResult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 =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WCreduce.sortBy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((lambda x: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x[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1]), False)</w:t>
                      </w:r>
                    </w:p>
                    <w:p w14:paraId="4576EC14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finalResult.collect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98B89F" w14:textId="77777777" w:rsidR="00443001" w:rsidRPr="001B050E" w:rsidRDefault="00443001" w:rsidP="00443001">
      <w:pPr>
        <w:pStyle w:val="NoSpacing"/>
        <w:keepNext/>
        <w:jc w:val="center"/>
      </w:pPr>
      <w:r w:rsidRPr="001B050E">
        <w:rPr>
          <w:noProof/>
        </w:rPr>
        <w:drawing>
          <wp:inline distT="0" distB="0" distL="0" distR="0" wp14:anchorId="275E382E" wp14:editId="649E1101">
            <wp:extent cx="665018" cy="509154"/>
            <wp:effectExtent l="0" t="0" r="0" b="0"/>
            <wp:docPr id="660089904" name="Picture 660089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089904" name="Picture 66008990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591" cy="512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F7F9B" w14:textId="4CE34530" w:rsidR="00443001" w:rsidRPr="001B050E" w:rsidRDefault="00443001" w:rsidP="00443001">
      <w:pPr>
        <w:pStyle w:val="Caption"/>
        <w:rPr>
          <w:rFonts w:ascii="Times" w:hAnsi="Times"/>
        </w:rPr>
      </w:pPr>
      <w:r w:rsidRPr="001B050E">
        <w:t>Figure</w:t>
      </w:r>
      <w:r>
        <w:t xml:space="preserve"> 5</w:t>
      </w:r>
      <w:r w:rsidRPr="001B050E">
        <w:t>: Sorting the Words According to Their Frequency</w:t>
      </w:r>
    </w:p>
    <w:p w14:paraId="3BFF40F7" w14:textId="77777777" w:rsidR="00443001" w:rsidRPr="001B050E" w:rsidRDefault="00443001" w:rsidP="00443001">
      <w:pPr>
        <w:pStyle w:val="NoSpacing"/>
        <w:rPr>
          <w:rFonts w:ascii="Times" w:hAnsi="Times"/>
        </w:rPr>
      </w:pPr>
    </w:p>
    <w:p w14:paraId="4A6C0D89" w14:textId="2A0C166D" w:rsidR="00443001" w:rsidRPr="001B050E" w:rsidRDefault="00443001" w:rsidP="00443001">
      <w:pPr>
        <w:pStyle w:val="NoSpacing"/>
        <w:keepNext/>
        <w:spacing w:line="480" w:lineRule="auto"/>
      </w:pPr>
      <w:r w:rsidRPr="001B050E">
        <w:rPr>
          <w:rFonts w:ascii="Times" w:hAnsi="Times"/>
        </w:rPr>
        <w:tab/>
      </w:r>
      <w:r w:rsidRPr="001B050E">
        <w:rPr>
          <w:rFonts w:ascii="Times" w:eastAsia="Times New Roman" w:hAnsi="Times" w:cs="Times New Roman"/>
        </w:rPr>
        <w:t xml:space="preserve">The whole process can be done in just one combined command </w:t>
      </w:r>
      <w:r>
        <w:rPr>
          <w:rFonts w:ascii="Times" w:eastAsia="Times New Roman" w:hAnsi="Times" w:cs="Times New Roman"/>
        </w:rPr>
        <w:t xml:space="preserve">and is </w:t>
      </w:r>
      <w:r w:rsidRPr="001B050E">
        <w:rPr>
          <w:rFonts w:ascii="Times" w:eastAsia="Times New Roman" w:hAnsi="Times" w:cs="Times New Roman"/>
        </w:rPr>
        <w:t xml:space="preserve">shown in Box </w:t>
      </w:r>
      <w:r>
        <w:rPr>
          <w:rFonts w:ascii="Times" w:eastAsia="Times New Roman" w:hAnsi="Times" w:cs="Times New Roman"/>
        </w:rPr>
        <w:t>1</w:t>
      </w:r>
      <w:r w:rsidRPr="001B050E">
        <w:rPr>
          <w:rFonts w:ascii="Times" w:eastAsia="Times New Roman" w:hAnsi="Times" w:cs="Times New Roman"/>
        </w:rPr>
        <w:t>.</w:t>
      </w:r>
      <w:r w:rsidRPr="001B050E">
        <w:rPr>
          <w:noProof/>
        </w:rPr>
        <mc:AlternateContent>
          <mc:Choice Requires="wps">
            <w:drawing>
              <wp:inline distT="0" distB="0" distL="0" distR="0" wp14:anchorId="1EFF3A78" wp14:editId="4072BEAC">
                <wp:extent cx="5753100" cy="3646025"/>
                <wp:effectExtent l="0" t="0" r="12700" b="12700"/>
                <wp:docPr id="10446497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646025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99AFE8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6BFE365D" w14:textId="77777777" w:rsidR="00443001" w:rsidRPr="001C1748" w:rsidRDefault="00443001" w:rsidP="0044300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sc.textFile</w:t>
                            </w:r>
                            <w:proofErr w:type="spellEnd"/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("RDD/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TutorialC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/myBlog.txt").\</w:t>
                            </w:r>
                          </w:p>
                          <w:p w14:paraId="12787AE2" w14:textId="77777777" w:rsidR="00443001" w:rsidRPr="001C1748" w:rsidRDefault="00443001" w:rsidP="00443001">
                            <w:pPr>
                              <w:spacing w:line="240" w:lineRule="auto"/>
                              <w:ind w:left="720" w:firstLine="720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flatMap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lambda line: str(line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).split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(' ')).\</w:t>
                            </w:r>
                          </w:p>
                          <w:p w14:paraId="330EF590" w14:textId="77777777" w:rsidR="00443001" w:rsidRPr="001C1748" w:rsidRDefault="00443001" w:rsidP="00443001">
                            <w:pPr>
                              <w:spacing w:line="240" w:lineRule="auto"/>
                              <w:ind w:left="720" w:firstLine="720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map(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lambda word: (word, 1)).\</w:t>
                            </w:r>
                          </w:p>
                          <w:p w14:paraId="5FEF5766" w14:textId="77777777" w:rsidR="00443001" w:rsidRPr="001C1748" w:rsidRDefault="00443001" w:rsidP="00443001">
                            <w:pPr>
                              <w:spacing w:line="240" w:lineRule="auto"/>
                              <w:ind w:left="720" w:firstLine="720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reduceByKey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lambda v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1,v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2: v1+v2).\</w:t>
                            </w:r>
                          </w:p>
                          <w:p w14:paraId="7BF8C5D5" w14:textId="77777777" w:rsidR="00443001" w:rsidRPr="001C1748" w:rsidRDefault="00443001" w:rsidP="00443001">
                            <w:pPr>
                              <w:spacing w:line="240" w:lineRule="auto"/>
                              <w:ind w:left="720" w:firstLine="720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proofErr w:type="spellStart"/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sortBy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(lambda x: 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x[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1]), False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).take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FF3A78" id="_x0000_s1031" type="#_x0000_t202" style="width:453pt;height:28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" fillcolor="#c6d9f1">
                <v:textbox style="mso-fit-shape-to-text:t">
                  <w:txbxContent>
                    <w:p w14:paraId="5D99AFE8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6BFE365D" w14:textId="77777777" w:rsidR="00443001" w:rsidRPr="001C1748" w:rsidRDefault="00443001" w:rsidP="00443001">
                      <w:pPr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sc.textFile</w:t>
                      </w:r>
                      <w:proofErr w:type="spellEnd"/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("RDD/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TutorialC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/myBlog.txt").\</w:t>
                      </w:r>
                    </w:p>
                    <w:p w14:paraId="12787AE2" w14:textId="77777777" w:rsidR="00443001" w:rsidRPr="001C1748" w:rsidRDefault="00443001" w:rsidP="00443001">
                      <w:pPr>
                        <w:spacing w:line="240" w:lineRule="auto"/>
                        <w:ind w:left="720" w:firstLine="720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flatMap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lambda line: str(line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).split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(' ')).\</w:t>
                      </w:r>
                    </w:p>
                    <w:p w14:paraId="330EF590" w14:textId="77777777" w:rsidR="00443001" w:rsidRPr="001C1748" w:rsidRDefault="00443001" w:rsidP="00443001">
                      <w:pPr>
                        <w:spacing w:line="240" w:lineRule="auto"/>
                        <w:ind w:left="720" w:firstLine="720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map(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lambda word: (word, 1)).\</w:t>
                      </w:r>
                    </w:p>
                    <w:p w14:paraId="5FEF5766" w14:textId="77777777" w:rsidR="00443001" w:rsidRPr="001C1748" w:rsidRDefault="00443001" w:rsidP="00443001">
                      <w:pPr>
                        <w:spacing w:line="240" w:lineRule="auto"/>
                        <w:ind w:left="720" w:firstLine="720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reduceByKey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lambda v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1,v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2: v1+v2).\</w:t>
                      </w:r>
                    </w:p>
                    <w:p w14:paraId="7BF8C5D5" w14:textId="77777777" w:rsidR="00443001" w:rsidRPr="001C1748" w:rsidRDefault="00443001" w:rsidP="00443001">
                      <w:pPr>
                        <w:spacing w:line="240" w:lineRule="auto"/>
                        <w:ind w:left="720" w:firstLine="720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proofErr w:type="spellStart"/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sortBy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(lambda x: 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x[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1]), False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).take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(3)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501763" w14:textId="111D8843" w:rsidR="00443001" w:rsidRPr="001B050E" w:rsidRDefault="00443001" w:rsidP="00443001">
      <w:pPr>
        <w:pStyle w:val="Caption"/>
        <w:jc w:val="left"/>
      </w:pPr>
      <w:r w:rsidRPr="001B050E">
        <w:t xml:space="preserve">Box </w:t>
      </w:r>
      <w:r>
        <w:t>1:</w:t>
      </w:r>
      <w:r w:rsidRPr="001B050E">
        <w:t xml:space="preserve"> Implementing WordCount with Pair RDD Operations</w:t>
      </w:r>
    </w:p>
    <w:p w14:paraId="4A321835" w14:textId="77777777" w:rsidR="0039408C" w:rsidRPr="0039408C" w:rsidRDefault="0039408C" w:rsidP="0039408C"/>
    <w:sectPr w:rsidR="0039408C" w:rsidRPr="0039408C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71218" w14:textId="77777777" w:rsidR="00674068" w:rsidRDefault="00674068" w:rsidP="00A601B3">
      <w:pPr>
        <w:spacing w:after="0" w:line="240" w:lineRule="auto"/>
      </w:pPr>
      <w:r>
        <w:separator/>
      </w:r>
    </w:p>
  </w:endnote>
  <w:endnote w:type="continuationSeparator" w:id="0">
    <w:p w14:paraId="5B4082F9" w14:textId="77777777" w:rsidR="00674068" w:rsidRDefault="00674068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210C6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E484D" w14:textId="77777777" w:rsidR="00674068" w:rsidRDefault="00674068" w:rsidP="00A601B3">
      <w:pPr>
        <w:spacing w:after="0" w:line="240" w:lineRule="auto"/>
      </w:pPr>
      <w:r>
        <w:separator/>
      </w:r>
    </w:p>
  </w:footnote>
  <w:footnote w:type="continuationSeparator" w:id="0">
    <w:p w14:paraId="2E66BC62" w14:textId="77777777" w:rsidR="00674068" w:rsidRDefault="00674068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CDC2" w14:textId="0820670E" w:rsidR="00A601B3" w:rsidRDefault="0039408C">
    <w:pPr>
      <w:pStyle w:val="Header"/>
    </w:pPr>
    <w:r>
      <w:t xml:space="preserve">Chapter </w:t>
    </w:r>
    <w:r w:rsidR="00443001">
      <w:t>1</w:t>
    </w:r>
    <w:r w:rsidR="00A601B3">
      <w:tab/>
    </w:r>
    <w:r w:rsidR="00E51B7E">
      <w:t>Tutorial</w:t>
    </w:r>
    <w:r w:rsidR="00443001">
      <w:t xml:space="preserve"> C</w:t>
    </w:r>
    <w:r w:rsidR="00E51B7E">
      <w:t xml:space="preserve">: </w:t>
    </w:r>
    <w:r w:rsidR="00443001">
      <w:t>Word Count with Pair RDDs</w:t>
    </w:r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1"/>
  </w:num>
  <w:num w:numId="2" w16cid:durableId="2107580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01"/>
    <w:rsid w:val="00132C66"/>
    <w:rsid w:val="001F1420"/>
    <w:rsid w:val="0039408C"/>
    <w:rsid w:val="003B2A01"/>
    <w:rsid w:val="00412966"/>
    <w:rsid w:val="0043231B"/>
    <w:rsid w:val="00443001"/>
    <w:rsid w:val="00674068"/>
    <w:rsid w:val="006B02D0"/>
    <w:rsid w:val="006E5802"/>
    <w:rsid w:val="00782B02"/>
    <w:rsid w:val="00820076"/>
    <w:rsid w:val="008374EE"/>
    <w:rsid w:val="00A601B3"/>
    <w:rsid w:val="00A83FE7"/>
    <w:rsid w:val="00AA7BE9"/>
    <w:rsid w:val="00AD0AF5"/>
    <w:rsid w:val="00B12613"/>
    <w:rsid w:val="00B87104"/>
    <w:rsid w:val="00C60F0A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7FDDE"/>
  <w15:chartTrackingRefBased/>
  <w15:docId w15:val="{1E81FE7F-484E-1A42-9193-970890299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443001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443001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43001"/>
    <w:pPr>
      <w:overflowPunct w:val="0"/>
      <w:autoSpaceDE w:val="0"/>
      <w:autoSpaceDN w:val="0"/>
      <w:adjustRightInd w:val="0"/>
      <w:spacing w:before="240" w:after="0" w:line="480" w:lineRule="auto"/>
      <w:ind w:firstLine="720"/>
      <w:textAlignment w:val="baseline"/>
      <w:outlineLvl w:val="1"/>
    </w:pPr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3001"/>
    <w:rPr>
      <w:rFonts w:ascii="Times New Roman" w:eastAsiaTheme="majorEastAsia" w:hAnsi="Times New Roman" w:cs="Times New Roman"/>
      <w:bCs/>
      <w:noProof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43001"/>
    <w:rPr>
      <w:sz w:val="16"/>
      <w:szCs w:val="16"/>
    </w:rPr>
  </w:style>
  <w:style w:type="character" w:customStyle="1" w:styleId="Code">
    <w:name w:val="Code"/>
    <w:basedOn w:val="DefaultParagraphFont"/>
    <w:uiPriority w:val="1"/>
    <w:qFormat/>
    <w:rsid w:val="00443001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3</TotalTime>
  <Pages>3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1</cp:revision>
  <dcterms:created xsi:type="dcterms:W3CDTF">2026-04-15T15:16:00Z</dcterms:created>
  <dcterms:modified xsi:type="dcterms:W3CDTF">2026-04-15T15:19:00Z</dcterms:modified>
</cp:coreProperties>
</file>